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936" w:rsidRDefault="00867936" w:rsidP="00BE0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121643" w:rsidRPr="00121643">
        <w:rPr>
          <w:b/>
          <w:i/>
          <w:noProof/>
          <w:sz w:val="28"/>
        </w:rPr>
        <w:t>R5-240304</w:t>
      </w:r>
    </w:p>
    <w:p w:rsidR="00867936" w:rsidRPr="00F438BD" w:rsidRDefault="00867936" w:rsidP="008679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951406">
        <w:rPr>
          <w:b/>
          <w:noProof/>
          <w:sz w:val="24"/>
        </w:rPr>
        <w:t xml:space="preserve"> , </w:t>
      </w:r>
      <w:r>
        <w:rPr>
          <w:b/>
          <w:noProof/>
          <w:sz w:val="24"/>
          <w:lang w:eastAsia="zh-CN"/>
        </w:rPr>
        <w:t>Greece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Pr="00D8791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bscript"/>
        </w:rPr>
        <w:t xml:space="preserve"> </w:t>
      </w:r>
      <w:r>
        <w:rPr>
          <w:b/>
          <w:noProof/>
          <w:sz w:val="24"/>
        </w:rPr>
        <w:t>Mar</w:t>
      </w:r>
      <w:r w:rsidRPr="00D87919">
        <w:rPr>
          <w:b/>
          <w:noProof/>
          <w:sz w:val="24"/>
        </w:rPr>
        <w:t>. 202</w:t>
      </w:r>
      <w:r>
        <w:rPr>
          <w:b/>
          <w:noProof/>
          <w:sz w:val="24"/>
        </w:rPr>
        <w:t>4</w:t>
      </w:r>
      <w:bookmarkStart w:id="1" w:name="_GoBack"/>
      <w:bookmarkEnd w:id="1"/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C26CE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6CE" w:rsidRDefault="00D769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7C26CE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6CE" w:rsidRDefault="00D769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7C26CE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7C26CE" w:rsidRDefault="007C26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7C26CE" w:rsidRDefault="007C26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6CE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26CE" w:rsidRDefault="00D76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6CE" w:rsidRPr="00867936" w:rsidRDefault="00D769E1">
            <w:pPr>
              <w:pStyle w:val="CRCoverPage"/>
              <w:spacing w:after="0"/>
              <w:ind w:left="100"/>
            </w:pPr>
            <w:r w:rsidRPr="00867936">
              <w:t xml:space="preserve">PRD21 CDS: </w:t>
            </w:r>
            <w:r w:rsidR="00867936" w:rsidRPr="00867936">
              <w:t>PC3 SUL_N78A-N81A SUL_N78A-N84A</w:t>
            </w:r>
          </w:p>
        </w:tc>
      </w:tr>
      <w:tr w:rsidR="007C26CE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7C26CE" w:rsidRDefault="007C26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7C26CE" w:rsidRDefault="007C26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6CE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6CE" w:rsidRDefault="00D769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7C26CE" w:rsidRDefault="00867936">
            <w:pPr>
              <w:pStyle w:val="CRCoverPage"/>
              <w:spacing w:after="0"/>
              <w:ind w:left="100"/>
            </w:pPr>
            <w:r w:rsidRPr="00B578B3">
              <w:rPr>
                <w:noProof/>
              </w:rPr>
              <w:fldChar w:fldCharType="begin"/>
            </w:r>
            <w:r w:rsidRPr="00B578B3">
              <w:rPr>
                <w:noProof/>
              </w:rPr>
              <w:instrText xml:space="preserve"> DOCPROPERTY  SourceIfWg  \* MERGEFORMAT </w:instrText>
            </w:r>
            <w:r w:rsidRPr="00B578B3">
              <w:rPr>
                <w:noProof/>
              </w:rPr>
              <w:fldChar w:fldCharType="separate"/>
            </w:r>
            <w:r w:rsidRPr="00B578B3">
              <w:rPr>
                <w:noProof/>
              </w:rPr>
              <w:t>Huawei, HiSilicon</w:t>
            </w:r>
            <w:r w:rsidRPr="00B578B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C26CE" w:rsidRDefault="007C26C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6CE" w:rsidRDefault="00867936">
            <w:pPr>
              <w:pStyle w:val="CRCoverPage"/>
              <w:spacing w:after="0"/>
              <w:ind w:left="100"/>
            </w:pPr>
            <w:r>
              <w:rPr>
                <w:noProof/>
              </w:rPr>
              <w:t>2024-02-01</w:t>
            </w:r>
          </w:p>
        </w:tc>
      </w:tr>
    </w:tbl>
    <w:p w:rsidR="007C26CE" w:rsidRDefault="007C26C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C26CE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</w:tcPr>
          <w:p w:rsidR="007C26CE" w:rsidRDefault="00D769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7C26CE" w:rsidRDefault="00D769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Pr="00867936" w:rsidRDefault="00867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Pr="00867936" w:rsidRDefault="00867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Pr="00867936" w:rsidRDefault="00867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Pr="00867936" w:rsidRDefault="00867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D769E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C26CE" w:rsidRDefault="00D769E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7C26CE" w:rsidRDefault="00D769E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867936">
            <w:pPr>
              <w:pStyle w:val="CRCoverPage"/>
              <w:spacing w:after="0"/>
              <w:rPr>
                <w:b/>
                <w:caps/>
              </w:rPr>
            </w:pPr>
            <w:r w:rsidRPr="00867936">
              <w:rPr>
                <w:b/>
                <w:caps/>
              </w:rPr>
              <w:t>SUL_n78A-n81A</w:t>
            </w:r>
          </w:p>
          <w:p w:rsidR="00867936" w:rsidRDefault="00867936">
            <w:pPr>
              <w:pStyle w:val="CRCoverPage"/>
              <w:spacing w:after="0"/>
              <w:rPr>
                <w:b/>
                <w:caps/>
              </w:rPr>
            </w:pPr>
            <w:r w:rsidRPr="00867936">
              <w:rPr>
                <w:b/>
                <w:caps/>
              </w:rPr>
              <w:t>SUL_n78A-n84A</w:t>
            </w:r>
          </w:p>
          <w:p w:rsidR="00867936" w:rsidRDefault="00867936">
            <w:pPr>
              <w:pStyle w:val="CRCoverPage"/>
              <w:spacing w:after="0"/>
              <w:rPr>
                <w:b/>
                <w:caps/>
              </w:rPr>
            </w:pPr>
            <w:r w:rsidRPr="00867936">
              <w:rPr>
                <w:b/>
                <w:caps/>
              </w:rPr>
              <w:t>SUL_n78A-n84A BCS1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C26CE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C26CE" w:rsidRDefault="00D769E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7C26CE" w:rsidRDefault="00D769E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6CE" w:rsidRDefault="00D769E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</w:pPr>
          </w:p>
        </w:tc>
      </w:tr>
      <w:tr w:rsidR="007C26CE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6CE" w:rsidRDefault="007C26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7C26CE" w:rsidRDefault="007C26CE" w:rsidP="00867936">
      <w:pPr>
        <w:pStyle w:val="CRCoverPage"/>
        <w:rPr>
          <w:i/>
          <w:iCs/>
          <w:color w:val="FF0000"/>
          <w:lang w:val="en-US"/>
        </w:rPr>
      </w:pPr>
    </w:p>
    <w:sectPr w:rsidR="007C26C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573" w:rsidRDefault="005A3573">
      <w:pPr>
        <w:spacing w:after="0"/>
      </w:pPr>
      <w:r>
        <w:separator/>
      </w:r>
    </w:p>
  </w:endnote>
  <w:endnote w:type="continuationSeparator" w:id="0">
    <w:p w:rsidR="005A3573" w:rsidRDefault="005A35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6CE" w:rsidRDefault="00D769E1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573" w:rsidRDefault="005A3573">
      <w:pPr>
        <w:spacing w:after="0"/>
      </w:pPr>
      <w:r>
        <w:separator/>
      </w:r>
    </w:p>
  </w:footnote>
  <w:footnote w:type="continuationSeparator" w:id="0">
    <w:p w:rsidR="005A3573" w:rsidRDefault="005A35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6CE" w:rsidRDefault="007C26CE">
    <w:pPr>
      <w:pStyle w:val="afe"/>
    </w:pPr>
  </w:p>
  <w:p w:rsidR="007C26CE" w:rsidRDefault="007C26C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1643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A3573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39D4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6CE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936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769E1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3CDD80-6903-499C-8865-F0B1167B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3c">
    <w:name w:val="修订3"/>
    <w:hidden/>
    <w:uiPriority w:val="99"/>
    <w:semiHidden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58381A-E44E-4F9F-B7AB-3BD71C56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116</Words>
  <Characters>663</Characters>
  <Application>Microsoft Office Word</Application>
  <DocSecurity>0</DocSecurity>
  <Lines>5</Lines>
  <Paragraphs>1</Paragraphs>
  <ScaleCrop>false</ScaleCrop>
  <Company>ETSI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4</cp:revision>
  <cp:lastPrinted>2020-02-05T15:54:00Z</cp:lastPrinted>
  <dcterms:created xsi:type="dcterms:W3CDTF">2024-01-30T06:19:00Z</dcterms:created>
  <dcterms:modified xsi:type="dcterms:W3CDTF">2024-02-07T03:13:00Z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(3)0gTxwfEHamwRubTfr5c8yJWzZ1VENErncRwWVf8WX3zqLa+8l0hSnx7lCB0gkM/XWzXb9Xbu
L3Rl9Q2LJeD4SKVJ5yqY1DCxRgLOyPgD32cvWEJe6bNJMNrKcgyWF/+G71RQNkZppbLrGo3r
QPtU03GTB6iFMPzUE+Bvpmkem+jvcDEEZZxuD6c9xM0wJUbDquFHHXJ9/8Jb0fh20Y7jetVF
dSaJ4YuOn9pBOOe1ZV</vt:lpwstr>
  </property>
  <property fmtid="{D5CDD505-2E9C-101B-9397-08002B2CF9AE}" pid="6" name="_2015_ms_pID_7253431">
    <vt:lpwstr>f8Kjyv4K3Vd8Qo59/zJUhoICDCyNBYykrWtHz/E7yRUoDZTFC1bncN
MCkFeBwkXZ5rpWoKXDeNgTZ3/d6QVu+i4AAviImiHVFbGlGNAFJgey9bEStE9/5sCnTl4zgz
jHrQmLko60FlI4sJNTCfLgczjrXB1+RoTLBC/kLNTaRGcqgWYTeTgpZtmTtdEKM4YbfndHTC
21hqtQTNiBK0aN3DmYPZxILx9rv6UHpst+57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1707188266</vt:lpwstr>
  </property>
  <property fmtid="{D5CDD505-2E9C-101B-9397-08002B2CF9AE}" pid="11" name="_2015_ms_pID_7253432">
    <vt:lpwstr>0pafyWCduP4xFKejO3VdnaI=</vt:lpwstr>
  </property>
</Properties>
</file>